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2026-89-70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Sanitärarbeiten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Rathaus Neubau Elmshorn - Sanitärarbeiten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